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79F6F4B" w:rsidR="004F0988" w:rsidRPr="00AE6164" w:rsidRDefault="004F0988" w:rsidP="00AE20FF">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514A50">
              <w:rPr>
                <w:sz w:val="64"/>
              </w:rPr>
              <w:t>TR</w:t>
            </w:r>
            <w:bookmarkEnd w:id="2"/>
            <w:r w:rsidRPr="00514A50">
              <w:rPr>
                <w:sz w:val="64"/>
              </w:rPr>
              <w:t xml:space="preserve"> </w:t>
            </w:r>
            <w:bookmarkStart w:id="3" w:name="specNumber"/>
            <w:r w:rsidR="00514A50">
              <w:rPr>
                <w:sz w:val="64"/>
              </w:rPr>
              <w:t>37</w:t>
            </w:r>
            <w:r w:rsidRPr="00514A50">
              <w:rPr>
                <w:sz w:val="64"/>
              </w:rPr>
              <w:t>.</w:t>
            </w:r>
            <w:bookmarkEnd w:id="3"/>
            <w:r w:rsidR="00514A50">
              <w:rPr>
                <w:sz w:val="64"/>
              </w:rPr>
              <w:t>718-00-00</w:t>
            </w:r>
            <w:r w:rsidRPr="00514A50">
              <w:rPr>
                <w:sz w:val="64"/>
              </w:rPr>
              <w:t xml:space="preserve"> </w:t>
            </w:r>
            <w:r w:rsidRPr="00514A50">
              <w:t>V</w:t>
            </w:r>
            <w:bookmarkStart w:id="4" w:name="specVersion"/>
            <w:r w:rsidR="00514A50">
              <w:t>0</w:t>
            </w:r>
            <w:r w:rsidRPr="00514A50">
              <w:t>.</w:t>
            </w:r>
            <w:r w:rsidR="00687820">
              <w:t>7</w:t>
            </w:r>
            <w:r w:rsidRPr="00514A50">
              <w:t>.</w:t>
            </w:r>
            <w:bookmarkEnd w:id="4"/>
            <w:r w:rsidR="001327CC">
              <w:t>0</w:t>
            </w:r>
            <w:r w:rsidR="001327CC" w:rsidRPr="00514A50">
              <w:t xml:space="preserve"> </w:t>
            </w:r>
            <w:r w:rsidRPr="00514A50">
              <w:rPr>
                <w:sz w:val="32"/>
              </w:rPr>
              <w:t>(</w:t>
            </w:r>
            <w:bookmarkStart w:id="5" w:name="issueDate"/>
            <w:r w:rsidR="00546207">
              <w:rPr>
                <w:sz w:val="32"/>
              </w:rPr>
              <w:t>2023</w:t>
            </w:r>
            <w:r w:rsidRPr="00514A50">
              <w:rPr>
                <w:sz w:val="32"/>
              </w:rPr>
              <w:t>-</w:t>
            </w:r>
            <w:bookmarkEnd w:id="5"/>
            <w:r w:rsidR="00DF5615">
              <w:rPr>
                <w:sz w:val="32"/>
              </w:rPr>
              <w:t>1</w:t>
            </w:r>
            <w:r w:rsidR="00687820">
              <w:rPr>
                <w:sz w:val="32"/>
              </w:rPr>
              <w:t>7</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6" w:name="spectype2"/>
            <w:r w:rsidR="00D57972" w:rsidRPr="00514A50">
              <w:t>Report</w:t>
            </w:r>
            <w:bookmarkEnd w:id="6"/>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7"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7"/>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8" w:name="specRelease"/>
            <w:r w:rsidR="000270B9" w:rsidRPr="00514A50">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0.75pt" o:ole="">
                  <v:imagedata r:id="rId9" o:title=""/>
                </v:shape>
                <o:OLEObject Type="Embed" ProgID="Word.Picture.8" ShapeID="_x0000_i1025" DrawAspect="Content" ObjectID="_1762086511"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6.4pt" o:ole="">
                  <v:imagedata r:id="rId11" o:title=""/>
                </v:shape>
                <o:OLEObject Type="Embed" ProgID="Word.Picture.8" ShapeID="_x0000_i1026" DrawAspect="Content" ObjectID="_17620865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 w:name="foreword"/>
      <w:bookmarkStart w:id="18" w:name="_Toc129102042"/>
      <w:bookmarkEnd w:id="17"/>
      <w:r w:rsidRPr="004D3578">
        <w:lastRenderedPageBreak/>
        <w:t>Foreword</w:t>
      </w:r>
      <w:bookmarkEnd w:id="18"/>
    </w:p>
    <w:p w14:paraId="2511FBFA" w14:textId="3828D0BC" w:rsidR="00080512" w:rsidRPr="004D3578" w:rsidRDefault="00080512">
      <w:r w:rsidRPr="004D3578">
        <w:t xml:space="preserve">This Technical </w:t>
      </w:r>
      <w:bookmarkStart w:id="19" w:name="spectype3"/>
      <w:r w:rsidR="00602AEA" w:rsidRPr="009D66F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0" w:name="introduction"/>
      <w:bookmarkEnd w:id="20"/>
      <w:r w:rsidRPr="004D3578">
        <w:br w:type="page"/>
      </w:r>
      <w:bookmarkStart w:id="21" w:name="scope"/>
      <w:bookmarkStart w:id="22" w:name="_Toc129102043"/>
      <w:bookmarkEnd w:id="21"/>
      <w:r w:rsidRPr="004D3578">
        <w:lastRenderedPageBreak/>
        <w:t>1</w:t>
      </w:r>
      <w:r w:rsidRPr="004D3578">
        <w:tab/>
        <w:t>Scope</w:t>
      </w:r>
      <w:bookmarkEnd w:id="22"/>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3"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3"/>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4" w:name="references"/>
      <w:bookmarkStart w:id="25" w:name="_Toc129102044"/>
      <w:bookmarkEnd w:id="24"/>
      <w:r w:rsidRPr="004D3578">
        <w:lastRenderedPageBreak/>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6" w:name="definitions"/>
      <w:bookmarkStart w:id="27" w:name="_Toc12910204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2910204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2910204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0" w:name="_Toc12910204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1" w:name="clause4"/>
      <w:bookmarkStart w:id="32" w:name="_Toc129102049"/>
      <w:bookmarkEnd w:id="31"/>
      <w:r w:rsidRPr="004D3578">
        <w:t>4</w:t>
      </w:r>
      <w:r w:rsidRPr="004D3578">
        <w:tab/>
      </w:r>
      <w:r w:rsidR="00E85FA4" w:rsidRPr="00E85FA4">
        <w:t>Background</w:t>
      </w:r>
      <w:bookmarkEnd w:id="32"/>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33" w:name="_Toc129102050"/>
      <w:r w:rsidRPr="004D3578">
        <w:t>4.1</w:t>
      </w:r>
      <w:r w:rsidRPr="004D3578">
        <w:tab/>
      </w:r>
      <w:r w:rsidR="00E85FA4" w:rsidRPr="00E85FA4">
        <w:t>TR Maintenance</w:t>
      </w:r>
      <w:bookmarkEnd w:id="33"/>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4" w:name="_Toc63588630"/>
      <w:bookmarkStart w:id="35" w:name="_Toc70596807"/>
      <w:bookmarkStart w:id="36" w:name="_Toc104375529"/>
      <w:bookmarkStart w:id="37"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4"/>
      <w:bookmarkEnd w:id="35"/>
      <w:bookmarkEnd w:id="36"/>
      <w:bookmarkEnd w:id="37"/>
    </w:p>
    <w:p w14:paraId="387B8260" w14:textId="270508B5" w:rsidR="001327CC" w:rsidRDefault="001327CC" w:rsidP="003E7DEC">
      <w:pPr>
        <w:pStyle w:val="21"/>
        <w:rPr>
          <w:rFonts w:cs="Arial"/>
          <w:lang w:val="en-US" w:eastAsia="zh-CN"/>
        </w:rPr>
      </w:pPr>
      <w:bookmarkStart w:id="38" w:name="_Toc129102052"/>
      <w:bookmarkStart w:id="39" w:name="_Toc104375706"/>
      <w:r>
        <w:rPr>
          <w:rFonts w:cs="Arial"/>
          <w:lang w:val="en-US"/>
        </w:rPr>
        <w:t>5.1</w:t>
      </w:r>
      <w:r>
        <w:rPr>
          <w:rFonts w:cs="Arial"/>
          <w:lang w:val="en-US"/>
        </w:rPr>
        <w:tab/>
      </w:r>
      <w:bookmarkStart w:id="40" w:name="_Toc104375664"/>
      <w:r>
        <w:rPr>
          <w:rFonts w:cs="Arial"/>
          <w:lang w:val="en-US" w:eastAsia="zh-CN"/>
        </w:rPr>
        <w:t>CA_n1_SUL_n78-</w:t>
      </w:r>
      <w:r w:rsidRPr="003E7DEC">
        <w:rPr>
          <w:lang w:eastAsia="zh-CN"/>
        </w:rPr>
        <w:t>n81</w:t>
      </w:r>
      <w:bookmarkEnd w:id="38"/>
      <w:bookmarkEnd w:id="40"/>
    </w:p>
    <w:p w14:paraId="754567A7" w14:textId="3749CF1C" w:rsidR="001327CC" w:rsidRDefault="001327CC" w:rsidP="003E7DEC">
      <w:pPr>
        <w:pStyle w:val="31"/>
        <w:rPr>
          <w:rFonts w:cs="Arial"/>
          <w:szCs w:val="28"/>
          <w:lang w:val="x-none" w:eastAsia="zh-CN"/>
        </w:rPr>
      </w:pPr>
      <w:bookmarkStart w:id="41" w:name="_Toc104375665"/>
      <w:bookmarkStart w:id="42"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1"/>
      <w:bookmarkEnd w:id="42"/>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3" w:name="_Toc104375666"/>
      <w:bookmarkStart w:id="44"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3"/>
      <w:bookmarkEnd w:id="44"/>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5" w:name="_Toc104375667"/>
      <w:bookmarkStart w:id="46"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5"/>
      <w:bookmarkEnd w:id="46"/>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47" w:name="_Toc104375668"/>
      <w:bookmarkStart w:id="48"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7"/>
      <w:bookmarkEnd w:id="48"/>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49" w:name="_Toc104375669"/>
      <w:bookmarkStart w:id="50"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9"/>
      <w:bookmarkEnd w:id="50"/>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1" w:name="_Toc104375670"/>
      <w:bookmarkStart w:id="52"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1"/>
      <w:bookmarkEnd w:id="52"/>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3"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3"/>
    </w:p>
    <w:p w14:paraId="4E1ABB9F" w14:textId="38104A8C" w:rsidR="0025794C" w:rsidRDefault="0025794C" w:rsidP="003E7DEC">
      <w:pPr>
        <w:pStyle w:val="31"/>
        <w:rPr>
          <w:rFonts w:cs="Arial"/>
          <w:szCs w:val="28"/>
          <w:lang w:val="x-none" w:eastAsia="zh-CN"/>
        </w:rPr>
      </w:pPr>
      <w:bookmarkStart w:id="54"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4"/>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5"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5"/>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6"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6"/>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7"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7"/>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8"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8"/>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59"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9"/>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60"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60"/>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1" w:name="_Toc5409"/>
      <w:bookmarkStart w:id="62" w:name="_Toc19923"/>
      <w:bookmarkStart w:id="63" w:name="_Toc27947"/>
      <w:bookmarkStart w:id="64" w:name="_Toc106118189"/>
      <w:bookmarkStart w:id="65" w:name="_Toc106124720"/>
      <w:bookmarkStart w:id="66" w:name="_Toc129102067"/>
      <w:r>
        <w:rPr>
          <w:rFonts w:cs="Arial"/>
          <w:szCs w:val="28"/>
        </w:rPr>
        <w:t>5.3</w:t>
      </w:r>
      <w:r w:rsidRPr="00830BC1">
        <w:rPr>
          <w:rFonts w:cs="Arial"/>
          <w:szCs w:val="28"/>
        </w:rPr>
        <w:t>.1</w:t>
      </w:r>
      <w:r w:rsidRPr="00830BC1">
        <w:rPr>
          <w:rFonts w:cs="Arial"/>
          <w:szCs w:val="28"/>
        </w:rPr>
        <w:tab/>
      </w:r>
      <w:bookmarkEnd w:id="61"/>
      <w:bookmarkEnd w:id="62"/>
      <w:bookmarkEnd w:id="63"/>
      <w:bookmarkEnd w:id="64"/>
      <w:bookmarkEnd w:id="65"/>
      <w:r w:rsidRPr="00830BC1">
        <w:rPr>
          <w:rFonts w:cs="Arial"/>
          <w:szCs w:val="28"/>
        </w:rPr>
        <w:t>Operating bands</w:t>
      </w:r>
      <w:bookmarkEnd w:id="66"/>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7" w:name="_Toc129102068"/>
      <w:bookmarkStart w:id="68" w:name="_Toc12285"/>
      <w:bookmarkStart w:id="69" w:name="_Toc1146"/>
      <w:bookmarkStart w:id="70" w:name="_Toc18101"/>
      <w:bookmarkStart w:id="71" w:name="_Toc106118191"/>
      <w:bookmarkStart w:id="72"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7"/>
      <w:r w:rsidRPr="00830BC1">
        <w:rPr>
          <w:szCs w:val="28"/>
        </w:rPr>
        <w:t xml:space="preserve"> </w:t>
      </w:r>
      <w:bookmarkEnd w:id="68"/>
      <w:bookmarkEnd w:id="69"/>
      <w:bookmarkEnd w:id="70"/>
      <w:bookmarkEnd w:id="71"/>
      <w:bookmarkEnd w:id="72"/>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等线"/>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73" w:name="_Toc129102069"/>
      <w:bookmarkStart w:id="74" w:name="_Toc17816"/>
      <w:bookmarkStart w:id="75" w:name="_Toc18878"/>
      <w:bookmarkStart w:id="76" w:name="_Toc5646"/>
      <w:bookmarkStart w:id="77" w:name="_Toc106118192"/>
      <w:bookmarkStart w:id="78"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3"/>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79" w:name="_Toc104375605"/>
      <w:bookmarkStart w:id="80" w:name="_Toc129102070"/>
      <w:r>
        <w:t>5.3</w:t>
      </w:r>
      <w:r w:rsidRPr="0007580F">
        <w:t>.4</w:t>
      </w:r>
      <w:r w:rsidRPr="0007580F">
        <w:tab/>
      </w:r>
      <w:r w:rsidRPr="00384B1A">
        <w:rPr>
          <w:rFonts w:cs="Arial"/>
          <w:lang w:eastAsia="zh-CN"/>
        </w:rPr>
        <w:t>Spurious</w:t>
      </w:r>
      <w:r w:rsidRPr="0007580F">
        <w:t xml:space="preserve"> emission band UE co-existence</w:t>
      </w:r>
      <w:bookmarkEnd w:id="79"/>
      <w:bookmarkEnd w:id="80"/>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81" w:name="_Toc104375599"/>
      <w:bookmarkStart w:id="82"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1"/>
      <w:bookmarkEnd w:id="82"/>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83" w:name="_Toc104375600"/>
      <w:bookmarkStart w:id="84"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83"/>
      <w:bookmarkEnd w:id="84"/>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85" w:name="_Toc129102073"/>
      <w:bookmarkEnd w:id="74"/>
      <w:bookmarkEnd w:id="75"/>
      <w:bookmarkEnd w:id="76"/>
      <w:bookmarkEnd w:id="77"/>
      <w:bookmarkEnd w:id="78"/>
      <w:r w:rsidRPr="00742E79">
        <w:rPr>
          <w:rFonts w:cs="Arial"/>
          <w:lang w:val="en-US" w:eastAsia="zh-CN"/>
        </w:rPr>
        <w:t>5.4</w:t>
      </w:r>
      <w:r w:rsidRPr="00742E79">
        <w:rPr>
          <w:rFonts w:cs="Arial"/>
          <w:lang w:val="en-US" w:eastAsia="zh-CN"/>
        </w:rPr>
        <w:tab/>
        <w:t>CA_n79_SUL_n41-</w:t>
      </w:r>
      <w:r w:rsidRPr="003E7DEC">
        <w:rPr>
          <w:lang w:eastAsia="zh-CN"/>
        </w:rPr>
        <w:t>n98</w:t>
      </w:r>
      <w:bookmarkEnd w:id="85"/>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86" w:name="_Toc129102074"/>
      <w:r>
        <w:rPr>
          <w:rFonts w:cs="Arial"/>
          <w:szCs w:val="28"/>
        </w:rPr>
        <w:t>5.4</w:t>
      </w:r>
      <w:r w:rsidRPr="00830BC1">
        <w:rPr>
          <w:rFonts w:cs="Arial"/>
          <w:szCs w:val="28"/>
        </w:rPr>
        <w:t>.1</w:t>
      </w:r>
      <w:r w:rsidRPr="00830BC1">
        <w:rPr>
          <w:rFonts w:cs="Arial"/>
          <w:szCs w:val="28"/>
        </w:rPr>
        <w:tab/>
        <w:t>Operating bands</w:t>
      </w:r>
      <w:bookmarkEnd w:id="86"/>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87"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7"/>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88"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8"/>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89" w:name="_Toc129102077"/>
      <w:r>
        <w:t>5.4</w:t>
      </w:r>
      <w:r w:rsidRPr="0007580F">
        <w:t>.4</w:t>
      </w:r>
      <w:r w:rsidRPr="0007580F">
        <w:tab/>
      </w:r>
      <w:r w:rsidRPr="00384B1A">
        <w:rPr>
          <w:rFonts w:cs="Arial"/>
          <w:lang w:eastAsia="zh-CN"/>
        </w:rPr>
        <w:t>Spurious</w:t>
      </w:r>
      <w:r w:rsidRPr="0007580F">
        <w:t xml:space="preserve"> emission band UE co-existence</w:t>
      </w:r>
      <w:bookmarkEnd w:id="89"/>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90"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0"/>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91"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1"/>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92" w:name="_Toc129102080"/>
      <w:r w:rsidRPr="004B00C5">
        <w:rPr>
          <w:rFonts w:cs="Arial"/>
          <w:lang w:val="en-US" w:eastAsia="zh-CN"/>
        </w:rPr>
        <w:t>5.5</w:t>
      </w:r>
      <w:r>
        <w:rPr>
          <w:rFonts w:cs="Arial"/>
          <w:lang w:val="en-US" w:eastAsia="zh-CN"/>
        </w:rPr>
        <w:tab/>
      </w:r>
      <w:r w:rsidRPr="004B00C5">
        <w:rPr>
          <w:rFonts w:cs="Arial"/>
          <w:lang w:val="en-US" w:eastAsia="zh-CN"/>
        </w:rPr>
        <w:t>CA_n41_SUL_n79-</w:t>
      </w:r>
      <w:r w:rsidRPr="003E7DEC">
        <w:rPr>
          <w:lang w:eastAsia="zh-CN"/>
        </w:rPr>
        <w:t>n95</w:t>
      </w:r>
      <w:bookmarkEnd w:id="92"/>
    </w:p>
    <w:p w14:paraId="69245795" w14:textId="77777777" w:rsidR="004B00C5" w:rsidRPr="00830BC1" w:rsidRDefault="004B00C5" w:rsidP="004B00C5">
      <w:pPr>
        <w:pStyle w:val="31"/>
        <w:rPr>
          <w:rFonts w:cs="Arial"/>
          <w:szCs w:val="28"/>
        </w:rPr>
      </w:pPr>
      <w:bookmarkStart w:id="93" w:name="_Toc129102081"/>
      <w:r>
        <w:rPr>
          <w:rFonts w:cs="Arial"/>
          <w:szCs w:val="28"/>
        </w:rPr>
        <w:t>5.5</w:t>
      </w:r>
      <w:r w:rsidRPr="00830BC1">
        <w:rPr>
          <w:rFonts w:cs="Arial"/>
          <w:szCs w:val="28"/>
        </w:rPr>
        <w:t>.1</w:t>
      </w:r>
      <w:r w:rsidRPr="00830BC1">
        <w:rPr>
          <w:rFonts w:cs="Arial"/>
          <w:szCs w:val="28"/>
        </w:rPr>
        <w:tab/>
        <w:t>Operating bands</w:t>
      </w:r>
      <w:bookmarkEnd w:id="93"/>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4"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4"/>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5"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5"/>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96" w:name="_Toc129102084"/>
      <w:r>
        <w:t>5.5</w:t>
      </w:r>
      <w:r w:rsidRPr="0007580F">
        <w:t>.4</w:t>
      </w:r>
      <w:r w:rsidRPr="0007580F">
        <w:tab/>
      </w:r>
      <w:r w:rsidRPr="00384B1A">
        <w:rPr>
          <w:rFonts w:cs="Arial"/>
          <w:lang w:eastAsia="zh-CN"/>
        </w:rPr>
        <w:t>Spurious</w:t>
      </w:r>
      <w:r w:rsidRPr="0007580F">
        <w:t xml:space="preserve"> emission band UE co-existence</w:t>
      </w:r>
      <w:bookmarkEnd w:id="96"/>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7"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7"/>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98"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8"/>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99" w:name="_Toc129102087"/>
      <w:r w:rsidRPr="004B00C5">
        <w:rPr>
          <w:rFonts w:cs="Arial"/>
          <w:lang w:val="en-US" w:eastAsia="zh-CN"/>
        </w:rPr>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9"/>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100" w:name="_Toc129102088"/>
      <w:r>
        <w:rPr>
          <w:rFonts w:cs="Arial"/>
          <w:szCs w:val="28"/>
        </w:rPr>
        <w:t>5.6</w:t>
      </w:r>
      <w:r w:rsidRPr="00830BC1">
        <w:rPr>
          <w:rFonts w:cs="Arial"/>
          <w:szCs w:val="28"/>
        </w:rPr>
        <w:t>.1</w:t>
      </w:r>
      <w:r w:rsidRPr="00830BC1">
        <w:rPr>
          <w:rFonts w:cs="Arial"/>
          <w:szCs w:val="28"/>
        </w:rPr>
        <w:tab/>
        <w:t>Operating bands</w:t>
      </w:r>
      <w:bookmarkEnd w:id="100"/>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01"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1"/>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02"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2"/>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103" w:name="_Toc129102091"/>
      <w:r>
        <w:t>5.6</w:t>
      </w:r>
      <w:r w:rsidRPr="0007580F">
        <w:t>.4</w:t>
      </w:r>
      <w:r w:rsidRPr="0007580F">
        <w:tab/>
      </w:r>
      <w:r w:rsidRPr="00384B1A">
        <w:rPr>
          <w:rFonts w:cs="Arial"/>
          <w:lang w:eastAsia="zh-CN"/>
        </w:rPr>
        <w:t>Spurious</w:t>
      </w:r>
      <w:r w:rsidRPr="0007580F">
        <w:t xml:space="preserve"> emission band UE co-existence</w:t>
      </w:r>
      <w:bookmarkEnd w:id="103"/>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04"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4"/>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105"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5"/>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106" w:name="_Toc129102094"/>
      <w:r>
        <w:rPr>
          <w:rFonts w:cs="Arial"/>
          <w:lang w:val="en-US" w:eastAsia="zh-CN"/>
        </w:rPr>
        <w:t>5.7</w:t>
      </w:r>
      <w:r>
        <w:rPr>
          <w:rFonts w:cs="Arial"/>
          <w:lang w:val="en-US" w:eastAsia="zh-CN"/>
        </w:rPr>
        <w:tab/>
        <w:t>CA_n8_SUL_n78-n81</w:t>
      </w:r>
      <w:bookmarkEnd w:id="106"/>
    </w:p>
    <w:p w14:paraId="36E45700" w14:textId="6E2670AC" w:rsidR="00FC7D34" w:rsidRPr="00D66EBD" w:rsidRDefault="00FC7D34" w:rsidP="00D66EBD">
      <w:pPr>
        <w:pStyle w:val="31"/>
        <w:rPr>
          <w:rFonts w:cs="Arial"/>
          <w:szCs w:val="28"/>
        </w:rPr>
      </w:pPr>
      <w:bookmarkStart w:id="107" w:name="_Toc129102095"/>
      <w:r w:rsidRPr="00D66EBD">
        <w:rPr>
          <w:rFonts w:cs="Arial"/>
          <w:szCs w:val="28"/>
        </w:rPr>
        <w:t>5.7.1</w:t>
      </w:r>
      <w:r w:rsidRPr="00D66EBD">
        <w:rPr>
          <w:rFonts w:cs="Arial"/>
          <w:szCs w:val="28"/>
        </w:rPr>
        <w:tab/>
        <w:t>Operating bands</w:t>
      </w:r>
      <w:bookmarkEnd w:id="107"/>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08" w:name="_Toc129102096"/>
      <w:r w:rsidRPr="00D66EBD">
        <w:rPr>
          <w:rFonts w:cs="Arial"/>
          <w:szCs w:val="28"/>
        </w:rPr>
        <w:t>5.7.2</w:t>
      </w:r>
      <w:r w:rsidRPr="00D66EBD">
        <w:rPr>
          <w:rFonts w:cs="Arial"/>
          <w:szCs w:val="28"/>
        </w:rPr>
        <w:tab/>
        <w:t>Channel bandwidths per operating band</w:t>
      </w:r>
      <w:bookmarkEnd w:id="108"/>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09" w:name="_Toc129102097"/>
      <w:r w:rsidRPr="00D66EBD">
        <w:rPr>
          <w:rFonts w:cs="Arial"/>
          <w:szCs w:val="28"/>
        </w:rPr>
        <w:t>5.7.3</w:t>
      </w:r>
      <w:r w:rsidRPr="00D66EBD">
        <w:rPr>
          <w:rFonts w:cs="Arial"/>
          <w:szCs w:val="28"/>
        </w:rPr>
        <w:tab/>
        <w:t>Maximum output power</w:t>
      </w:r>
      <w:bookmarkEnd w:id="109"/>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10" w:name="_Toc129102098"/>
      <w:r w:rsidRPr="00D66EBD">
        <w:rPr>
          <w:rFonts w:cs="Arial"/>
          <w:szCs w:val="28"/>
        </w:rPr>
        <w:t>5.7.4</w:t>
      </w:r>
      <w:r w:rsidRPr="00D66EBD">
        <w:rPr>
          <w:rFonts w:cs="Arial"/>
          <w:szCs w:val="28"/>
        </w:rPr>
        <w:tab/>
        <w:t>Spurious emission band UE co-existence</w:t>
      </w:r>
      <w:bookmarkEnd w:id="110"/>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11" w:name="_Toc129102099"/>
      <w:r w:rsidRPr="00D66EBD">
        <w:rPr>
          <w:rFonts w:cs="Arial"/>
          <w:szCs w:val="28"/>
        </w:rPr>
        <w:t>5.7.5</w:t>
      </w:r>
      <w:r w:rsidRPr="00D66EBD">
        <w:rPr>
          <w:rFonts w:cs="Arial"/>
          <w:szCs w:val="28"/>
        </w:rPr>
        <w:tab/>
        <w:t>REFSENS requirements</w:t>
      </w:r>
      <w:bookmarkEnd w:id="111"/>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12" w:name="_Toc129102100"/>
      <w:r w:rsidRPr="00D66EBD">
        <w:rPr>
          <w:rFonts w:cs="Arial"/>
          <w:szCs w:val="28"/>
        </w:rPr>
        <w:t>5.7.6</w:t>
      </w:r>
      <w:r w:rsidRPr="00D66EBD">
        <w:rPr>
          <w:rFonts w:cs="Arial"/>
          <w:szCs w:val="28"/>
        </w:rPr>
        <w:tab/>
        <w:t>∆TIB and ∆RIB values</w:t>
      </w:r>
      <w:bookmarkEnd w:id="112"/>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113" w:name="_Toc129102101"/>
      <w:r>
        <w:rPr>
          <w:rFonts w:cs="Arial"/>
          <w:lang w:val="en-US" w:eastAsia="zh-CN"/>
        </w:rPr>
        <w:t>5.8</w:t>
      </w:r>
      <w:r w:rsidR="00171210" w:rsidRPr="00171210">
        <w:rPr>
          <w:rFonts w:cs="Arial"/>
          <w:lang w:val="en-US" w:eastAsia="zh-CN"/>
        </w:rPr>
        <w:tab/>
        <w:t xml:space="preserve"> SUL_n1-n81</w:t>
      </w:r>
      <w:bookmarkEnd w:id="113"/>
    </w:p>
    <w:p w14:paraId="511B44D7" w14:textId="775B6BAA" w:rsidR="00171210" w:rsidRDefault="00300435" w:rsidP="00171210">
      <w:pPr>
        <w:pStyle w:val="31"/>
        <w:spacing w:after="240"/>
        <w:rPr>
          <w:rFonts w:cs="Arial"/>
          <w:szCs w:val="28"/>
          <w:lang w:eastAsia="zh-CN"/>
        </w:rPr>
      </w:pPr>
      <w:bookmarkStart w:id="114" w:name="_Toc129102102"/>
      <w:r>
        <w:rPr>
          <w:rFonts w:cs="Arial"/>
          <w:szCs w:val="28"/>
        </w:rPr>
        <w:t>5.8</w:t>
      </w:r>
      <w:r w:rsidR="00171210">
        <w:rPr>
          <w:rFonts w:cs="Arial"/>
          <w:szCs w:val="28"/>
        </w:rPr>
        <w:t>.1</w:t>
      </w:r>
      <w:r w:rsidR="00171210">
        <w:rPr>
          <w:rFonts w:cs="Arial"/>
          <w:szCs w:val="28"/>
        </w:rPr>
        <w:tab/>
        <w:t>Operating bands</w:t>
      </w:r>
      <w:bookmarkEnd w:id="114"/>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115"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5"/>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116" w:name="_Toc104375604"/>
      <w:bookmarkStart w:id="117" w:name="_Toc129102104"/>
      <w:r w:rsidRPr="00D66EBD">
        <w:rPr>
          <w:rFonts w:eastAsia="宋体"/>
          <w:lang w:val="x-none"/>
        </w:rPr>
        <w:t>5.8</w:t>
      </w:r>
      <w:r w:rsidR="00171210" w:rsidRPr="00D66EBD">
        <w:rPr>
          <w:rFonts w:eastAsia="宋体"/>
          <w:lang w:val="x-none"/>
        </w:rPr>
        <w:t>.3</w:t>
      </w:r>
      <w:bookmarkEnd w:id="116"/>
      <w:r w:rsidR="00D66EBD" w:rsidRPr="00D66EBD">
        <w:rPr>
          <w:rFonts w:cs="Arial"/>
          <w:szCs w:val="28"/>
        </w:rPr>
        <w:t xml:space="preserve"> </w:t>
      </w:r>
      <w:r w:rsidR="00D66EBD" w:rsidRPr="00D66EBD">
        <w:rPr>
          <w:rFonts w:cs="Arial"/>
          <w:szCs w:val="28"/>
        </w:rPr>
        <w:tab/>
        <w:t>Maximum output power</w:t>
      </w:r>
      <w:bookmarkEnd w:id="117"/>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118" w:name="_Toc129102105"/>
      <w:r>
        <w:t>5.8</w:t>
      </w:r>
      <w:r w:rsidR="00171210">
        <w:t>.4</w:t>
      </w:r>
      <w:r w:rsidR="00171210">
        <w:tab/>
        <w:t xml:space="preserve"> Spurious emission band UE co-existence</w:t>
      </w:r>
      <w:bookmarkEnd w:id="118"/>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119" w:name="_Toc129102106"/>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119"/>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120" w:name="_Toc129102107"/>
      <w:r w:rsidRPr="00067BBF">
        <w:rPr>
          <w:rFonts w:cs="Arial"/>
          <w:lang w:val="en-US" w:eastAsia="zh-CN"/>
        </w:rPr>
        <w:t>5.9</w:t>
      </w:r>
      <w:r w:rsidRPr="00067BBF">
        <w:rPr>
          <w:rFonts w:cs="Arial"/>
          <w:lang w:val="en-US" w:eastAsia="zh-CN"/>
        </w:rPr>
        <w:tab/>
        <w:t xml:space="preserve"> SUL_n3-n84</w:t>
      </w:r>
      <w:bookmarkEnd w:id="120"/>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21" w:name="_Toc129102108"/>
      <w:r>
        <w:rPr>
          <w:rFonts w:cs="Arial"/>
          <w:szCs w:val="28"/>
        </w:rPr>
        <w:t>5.9.1</w:t>
      </w:r>
      <w:r>
        <w:rPr>
          <w:rFonts w:cs="Arial"/>
          <w:szCs w:val="28"/>
        </w:rPr>
        <w:tab/>
        <w:t>Operating bands</w:t>
      </w:r>
      <w:bookmarkEnd w:id="121"/>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122" w:name="_Toc129102109"/>
      <w:r>
        <w:rPr>
          <w:rFonts w:cs="Arial"/>
          <w:szCs w:val="28"/>
        </w:rPr>
        <w:t>5.9.2</w:t>
      </w:r>
      <w:r>
        <w:rPr>
          <w:rFonts w:cs="Arial"/>
          <w:szCs w:val="28"/>
        </w:rPr>
        <w:tab/>
      </w:r>
      <w:r>
        <w:rPr>
          <w:szCs w:val="28"/>
        </w:rPr>
        <w:t>Channel bandwidths per operating band</w:t>
      </w:r>
      <w:bookmarkEnd w:id="122"/>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123"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123"/>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124" w:name="_Toc129102111"/>
      <w:r>
        <w:t>5.9.4</w:t>
      </w:r>
      <w:r>
        <w:tab/>
        <w:t xml:space="preserve"> Spurious emission band UE co-existence</w:t>
      </w:r>
      <w:bookmarkEnd w:id="124"/>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125" w:name="_Toc129102112"/>
      <w:r w:rsidRPr="00D66EBD">
        <w:rPr>
          <w:rFonts w:eastAsia="宋体"/>
          <w:lang w:val="x-none"/>
        </w:rPr>
        <w:t>5.9.5</w:t>
      </w:r>
      <w:r w:rsidRPr="00D66EBD">
        <w:rPr>
          <w:rFonts w:eastAsia="宋体"/>
          <w:lang w:val="x-none"/>
        </w:rPr>
        <w:tab/>
        <w:t>REFSENS requirements</w:t>
      </w:r>
      <w:bookmarkEnd w:id="125"/>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126" w:name="_Toc129102113"/>
      <w:r w:rsidRPr="00067BBF">
        <w:rPr>
          <w:rFonts w:cs="Arial"/>
          <w:lang w:val="en-US" w:eastAsia="zh-CN"/>
        </w:rPr>
        <w:t>5.10</w:t>
      </w:r>
      <w:r w:rsidRPr="00067BBF">
        <w:rPr>
          <w:rFonts w:cs="Arial"/>
          <w:lang w:val="en-US" w:eastAsia="zh-CN"/>
        </w:rPr>
        <w:tab/>
        <w:t xml:space="preserve"> SUL_n1-n89</w:t>
      </w:r>
      <w:bookmarkEnd w:id="126"/>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127" w:name="_Toc129102114"/>
      <w:r>
        <w:rPr>
          <w:rFonts w:cs="Arial"/>
          <w:szCs w:val="28"/>
        </w:rPr>
        <w:t>5.10.1</w:t>
      </w:r>
      <w:r>
        <w:rPr>
          <w:rFonts w:cs="Arial"/>
          <w:szCs w:val="28"/>
        </w:rPr>
        <w:tab/>
        <w:t>Operating bands</w:t>
      </w:r>
      <w:bookmarkEnd w:id="127"/>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128" w:name="_Toc129102115"/>
      <w:r>
        <w:rPr>
          <w:rFonts w:cs="Arial"/>
          <w:szCs w:val="28"/>
        </w:rPr>
        <w:t>5.10.2</w:t>
      </w:r>
      <w:r>
        <w:rPr>
          <w:rFonts w:cs="Arial"/>
          <w:szCs w:val="28"/>
        </w:rPr>
        <w:tab/>
      </w:r>
      <w:r>
        <w:rPr>
          <w:szCs w:val="28"/>
        </w:rPr>
        <w:t>Channel bandwidths per operating band</w:t>
      </w:r>
      <w:bookmarkEnd w:id="128"/>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129"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129"/>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130" w:name="_Toc129102117"/>
      <w:r>
        <w:t>5.10.4</w:t>
      </w:r>
      <w:r>
        <w:tab/>
        <w:t xml:space="preserve"> Spurious emission band UE co-existence</w:t>
      </w:r>
      <w:bookmarkEnd w:id="130"/>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131" w:name="_Toc129102118"/>
      <w:r w:rsidRPr="00D66EBD">
        <w:rPr>
          <w:rFonts w:eastAsia="宋体"/>
          <w:lang w:val="x-none"/>
        </w:rPr>
        <w:t>5.10.</w:t>
      </w:r>
      <w:r w:rsidR="00F610F7">
        <w:rPr>
          <w:rFonts w:eastAsia="宋体"/>
          <w:lang w:val="x-none"/>
        </w:rPr>
        <w:t>6</w:t>
      </w:r>
      <w:r w:rsidRPr="00D66EBD">
        <w:rPr>
          <w:rFonts w:eastAsia="宋体"/>
          <w:lang w:val="x-none"/>
        </w:rPr>
        <w:tab/>
        <w:t>∆TIB and ∆RIB values</w:t>
      </w:r>
      <w:bookmarkEnd w:id="131"/>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132" w:name="_Toc129102119"/>
      <w:r w:rsidRPr="00067BBF">
        <w:rPr>
          <w:rFonts w:cs="Arial"/>
          <w:lang w:val="en-US" w:eastAsia="zh-CN"/>
        </w:rPr>
        <w:t>5.11</w:t>
      </w:r>
      <w:r w:rsidRPr="00067BBF">
        <w:rPr>
          <w:rFonts w:cs="Arial"/>
          <w:lang w:val="en-US" w:eastAsia="zh-CN"/>
        </w:rPr>
        <w:tab/>
        <w:t xml:space="preserve"> SUL_n1-n80</w:t>
      </w:r>
      <w:bookmarkEnd w:id="132"/>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133" w:name="_Toc129102120"/>
      <w:r>
        <w:rPr>
          <w:rFonts w:cs="Arial"/>
          <w:szCs w:val="28"/>
        </w:rPr>
        <w:t>5.11.1</w:t>
      </w:r>
      <w:r>
        <w:rPr>
          <w:rFonts w:cs="Arial"/>
          <w:szCs w:val="28"/>
        </w:rPr>
        <w:tab/>
        <w:t>Operating bands</w:t>
      </w:r>
      <w:bookmarkEnd w:id="133"/>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134" w:name="_Toc129102121"/>
      <w:r>
        <w:rPr>
          <w:rFonts w:cs="Arial"/>
          <w:szCs w:val="28"/>
        </w:rPr>
        <w:t>5.11.2</w:t>
      </w:r>
      <w:r>
        <w:rPr>
          <w:rFonts w:cs="Arial"/>
          <w:szCs w:val="28"/>
        </w:rPr>
        <w:tab/>
      </w:r>
      <w:r>
        <w:rPr>
          <w:szCs w:val="28"/>
        </w:rPr>
        <w:t>Channel bandwidths per operating band</w:t>
      </w:r>
      <w:bookmarkEnd w:id="134"/>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135"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135"/>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136" w:name="_Toc129102123"/>
      <w:r>
        <w:t>5.11.4</w:t>
      </w:r>
      <w:r>
        <w:tab/>
        <w:t xml:space="preserve"> Spurious emission band UE co-existence</w:t>
      </w:r>
      <w:bookmarkEnd w:id="136"/>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137" w:name="_Toc129102124"/>
      <w:r w:rsidRPr="00D66EBD">
        <w:rPr>
          <w:rFonts w:eastAsia="宋体"/>
          <w:lang w:val="x-none"/>
        </w:rPr>
        <w:t>5.11.5</w:t>
      </w:r>
      <w:r w:rsidRPr="00D66EBD">
        <w:rPr>
          <w:rFonts w:eastAsia="宋体"/>
          <w:lang w:val="x-none"/>
        </w:rPr>
        <w:tab/>
        <w:t>REFSENS requirements</w:t>
      </w:r>
      <w:bookmarkEnd w:id="137"/>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138" w:name="_Toc129102125"/>
      <w:r w:rsidRPr="00D66EBD">
        <w:rPr>
          <w:rFonts w:eastAsia="宋体"/>
          <w:lang w:val="x-none"/>
        </w:rPr>
        <w:t>5.11.6</w:t>
      </w:r>
      <w:r w:rsidRPr="00D66EBD">
        <w:rPr>
          <w:rFonts w:eastAsia="宋体"/>
          <w:lang w:val="x-none"/>
        </w:rPr>
        <w:tab/>
        <w:t>∆TIB and ∆RIB values</w:t>
      </w:r>
      <w:bookmarkEnd w:id="138"/>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139" w:name="_Toc129102126"/>
      <w:r w:rsidRPr="00067BBF">
        <w:rPr>
          <w:rFonts w:cs="Arial"/>
          <w:lang w:val="en-US" w:eastAsia="zh-CN"/>
        </w:rPr>
        <w:t>5.12</w:t>
      </w:r>
      <w:r w:rsidRPr="00067BBF">
        <w:rPr>
          <w:rFonts w:cs="Arial"/>
          <w:lang w:val="en-US" w:eastAsia="zh-CN"/>
        </w:rPr>
        <w:tab/>
        <w:t xml:space="preserve"> SUL_n78-n89</w:t>
      </w:r>
      <w:bookmarkEnd w:id="139"/>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140" w:name="_Toc129102127"/>
      <w:r>
        <w:rPr>
          <w:rFonts w:cs="Arial"/>
          <w:szCs w:val="28"/>
        </w:rPr>
        <w:t>5.12.1</w:t>
      </w:r>
      <w:r>
        <w:rPr>
          <w:rFonts w:cs="Arial"/>
          <w:szCs w:val="28"/>
        </w:rPr>
        <w:tab/>
        <w:t>Operating bands</w:t>
      </w:r>
      <w:bookmarkEnd w:id="140"/>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141" w:name="_Toc129102128"/>
      <w:r>
        <w:rPr>
          <w:rFonts w:cs="Arial"/>
          <w:szCs w:val="28"/>
        </w:rPr>
        <w:t>5.12.2</w:t>
      </w:r>
      <w:r>
        <w:rPr>
          <w:rFonts w:cs="Arial"/>
          <w:szCs w:val="28"/>
        </w:rPr>
        <w:tab/>
      </w:r>
      <w:r>
        <w:rPr>
          <w:szCs w:val="28"/>
        </w:rPr>
        <w:t>Channel bandwidths per operating band</w:t>
      </w:r>
      <w:bookmarkEnd w:id="141"/>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142"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142"/>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143" w:name="_Toc129102130"/>
      <w:r>
        <w:t>5.12.4</w:t>
      </w:r>
      <w:r>
        <w:tab/>
        <w:t xml:space="preserve"> Spurious emission band UE co-existence</w:t>
      </w:r>
      <w:bookmarkEnd w:id="143"/>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144" w:name="_Toc104375613"/>
      <w:bookmarkStart w:id="145" w:name="_Toc129102131"/>
      <w:r w:rsidRPr="00D66EBD">
        <w:rPr>
          <w:rFonts w:eastAsia="宋体"/>
          <w:lang w:val="x-none"/>
        </w:rPr>
        <w:t>5.12.5</w:t>
      </w:r>
      <w:r w:rsidRPr="00D66EBD">
        <w:rPr>
          <w:rFonts w:eastAsia="宋体"/>
          <w:lang w:val="x-none"/>
        </w:rPr>
        <w:tab/>
        <w:t>REFSENS requirements</w:t>
      </w:r>
      <w:bookmarkEnd w:id="144"/>
      <w:bookmarkEnd w:id="145"/>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146" w:name="_Toc129102132"/>
      <w:r w:rsidRPr="00D66EBD">
        <w:rPr>
          <w:rFonts w:eastAsia="宋体"/>
          <w:lang w:val="x-none"/>
        </w:rPr>
        <w:t>5.12.6</w:t>
      </w:r>
      <w:r w:rsidRPr="00D66EBD">
        <w:rPr>
          <w:rFonts w:eastAsia="宋体"/>
          <w:lang w:val="x-none"/>
        </w:rPr>
        <w:tab/>
        <w:t>∆TIB and ∆RIB values</w:t>
      </w:r>
      <w:bookmarkEnd w:id="146"/>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147" w:name="_Toc129102133"/>
      <w:r w:rsidRPr="00067BBF">
        <w:rPr>
          <w:rFonts w:cs="Arial"/>
          <w:lang w:val="en-US" w:eastAsia="zh-CN"/>
        </w:rPr>
        <w:t>5.13</w:t>
      </w:r>
      <w:r w:rsidR="00300435" w:rsidRPr="00067BBF">
        <w:rPr>
          <w:rFonts w:cs="Arial"/>
          <w:lang w:val="en-US" w:eastAsia="zh-CN"/>
        </w:rPr>
        <w:tab/>
        <w:t xml:space="preserve"> CA_n78_SUL_n1-n81</w:t>
      </w:r>
      <w:bookmarkEnd w:id="147"/>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148" w:name="_Toc129102134"/>
      <w:r>
        <w:rPr>
          <w:rFonts w:cs="Arial"/>
          <w:szCs w:val="28"/>
        </w:rPr>
        <w:t>5.13</w:t>
      </w:r>
      <w:r w:rsidR="00300435">
        <w:rPr>
          <w:rFonts w:cs="Arial"/>
          <w:szCs w:val="28"/>
        </w:rPr>
        <w:t>.1</w:t>
      </w:r>
      <w:r w:rsidR="00300435">
        <w:rPr>
          <w:rFonts w:cs="Arial"/>
          <w:szCs w:val="28"/>
        </w:rPr>
        <w:tab/>
        <w:t>Operating bands</w:t>
      </w:r>
      <w:bookmarkEnd w:id="148"/>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149"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9"/>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150"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150"/>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151" w:name="_Toc129102137"/>
      <w:r>
        <w:t>5.13</w:t>
      </w:r>
      <w:r w:rsidR="00300435">
        <w:t>.4</w:t>
      </w:r>
      <w:r w:rsidR="00300435">
        <w:tab/>
        <w:t xml:space="preserve"> Spurious emission band UE co-existence</w:t>
      </w:r>
      <w:bookmarkEnd w:id="151"/>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152"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152"/>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153" w:name="_Toc129102139"/>
      <w:r w:rsidRPr="00D66EBD">
        <w:rPr>
          <w:rFonts w:eastAsia="宋体"/>
          <w:lang w:val="x-none"/>
        </w:rPr>
        <w:t>5.13</w:t>
      </w:r>
      <w:r w:rsidR="00300435" w:rsidRPr="00D66EBD">
        <w:rPr>
          <w:rFonts w:eastAsia="宋体"/>
          <w:lang w:val="x-none"/>
        </w:rPr>
        <w:t>.6</w:t>
      </w:r>
      <w:r w:rsidR="00300435" w:rsidRPr="00D66EBD">
        <w:rPr>
          <w:rFonts w:eastAsia="宋体"/>
          <w:lang w:val="x-none"/>
        </w:rPr>
        <w:tab/>
        <w:t>∆TIB and ∆RIB values</w:t>
      </w:r>
      <w:bookmarkEnd w:id="153"/>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154" w:name="_Toc129102140"/>
      <w:r w:rsidRPr="00067BBF">
        <w:rPr>
          <w:rFonts w:cs="Arial"/>
          <w:lang w:val="en-US" w:eastAsia="zh-CN"/>
        </w:rPr>
        <w:t>5.14</w:t>
      </w:r>
      <w:r w:rsidRPr="00067BBF">
        <w:rPr>
          <w:rFonts w:cs="Arial"/>
          <w:lang w:val="en-US" w:eastAsia="zh-CN"/>
        </w:rPr>
        <w:tab/>
        <w:t xml:space="preserve"> CA_n78_SUL_n3-n84</w:t>
      </w:r>
      <w:bookmarkEnd w:id="154"/>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155" w:name="_Toc129102141"/>
      <w:r>
        <w:rPr>
          <w:rFonts w:cs="Arial"/>
          <w:szCs w:val="28"/>
        </w:rPr>
        <w:t>5.14.1</w:t>
      </w:r>
      <w:r>
        <w:rPr>
          <w:rFonts w:cs="Arial"/>
          <w:szCs w:val="28"/>
        </w:rPr>
        <w:tab/>
        <w:t>Operating bands</w:t>
      </w:r>
      <w:bookmarkEnd w:id="155"/>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156" w:name="_Toc129102142"/>
      <w:r>
        <w:rPr>
          <w:rFonts w:cs="Arial"/>
          <w:szCs w:val="28"/>
        </w:rPr>
        <w:t>5.14.2</w:t>
      </w:r>
      <w:r>
        <w:rPr>
          <w:rFonts w:cs="Arial"/>
          <w:szCs w:val="28"/>
        </w:rPr>
        <w:tab/>
      </w:r>
      <w:r>
        <w:rPr>
          <w:szCs w:val="28"/>
        </w:rPr>
        <w:t>Channel bandwidths per operating band</w:t>
      </w:r>
      <w:bookmarkEnd w:id="156"/>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157"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157"/>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158" w:name="_Toc129102144"/>
      <w:r>
        <w:t>5.14.4</w:t>
      </w:r>
      <w:r>
        <w:tab/>
        <w:t xml:space="preserve"> Spurious emission band UE co-existence</w:t>
      </w:r>
      <w:bookmarkEnd w:id="158"/>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159" w:name="_Toc129102145"/>
      <w:r>
        <w:rPr>
          <w:rFonts w:eastAsia="宋体"/>
          <w:lang w:val="x-none"/>
        </w:rPr>
        <w:t>5.14.5</w:t>
      </w:r>
      <w:r w:rsidRPr="00D66EBD">
        <w:rPr>
          <w:rFonts w:eastAsia="宋体"/>
          <w:lang w:val="x-none"/>
        </w:rPr>
        <w:tab/>
        <w:t>REFSENS requirements</w:t>
      </w:r>
      <w:bookmarkEnd w:id="159"/>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160" w:name="_Toc129102146"/>
      <w:r w:rsidRPr="00D66EBD">
        <w:rPr>
          <w:rFonts w:eastAsia="宋体"/>
          <w:lang w:val="x-none"/>
        </w:rPr>
        <w:t>5.14.6</w:t>
      </w:r>
      <w:r w:rsidRPr="00D66EBD">
        <w:rPr>
          <w:rFonts w:eastAsia="宋体"/>
          <w:lang w:val="x-none"/>
        </w:rPr>
        <w:tab/>
        <w:t>∆TIB and ∆RIB values</w:t>
      </w:r>
      <w:bookmarkEnd w:id="160"/>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161" w:name="_Toc129102147"/>
      <w:r w:rsidRPr="00067BBF">
        <w:rPr>
          <w:rFonts w:cs="Arial"/>
          <w:lang w:val="en-US" w:eastAsia="zh-CN"/>
        </w:rPr>
        <w:t>5.15</w:t>
      </w:r>
      <w:r w:rsidRPr="00067BBF">
        <w:rPr>
          <w:rFonts w:cs="Arial"/>
          <w:lang w:val="en-US" w:eastAsia="zh-CN"/>
        </w:rPr>
        <w:tab/>
        <w:t xml:space="preserve"> CA_n78_SUL_n1-n89</w:t>
      </w:r>
      <w:bookmarkEnd w:id="161"/>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162" w:name="_Toc129102148"/>
      <w:r>
        <w:rPr>
          <w:rFonts w:cs="Arial"/>
          <w:szCs w:val="28"/>
        </w:rPr>
        <w:t>5.15.1</w:t>
      </w:r>
      <w:r>
        <w:rPr>
          <w:rFonts w:cs="Arial"/>
          <w:szCs w:val="28"/>
        </w:rPr>
        <w:tab/>
        <w:t>Operating bands</w:t>
      </w:r>
      <w:bookmarkEnd w:id="162"/>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163" w:name="_Toc129102149"/>
      <w:r>
        <w:rPr>
          <w:rFonts w:cs="Arial"/>
          <w:szCs w:val="28"/>
        </w:rPr>
        <w:t>5.15.2</w:t>
      </w:r>
      <w:r>
        <w:rPr>
          <w:rFonts w:cs="Arial"/>
          <w:szCs w:val="28"/>
        </w:rPr>
        <w:tab/>
      </w:r>
      <w:r>
        <w:rPr>
          <w:szCs w:val="28"/>
        </w:rPr>
        <w:t>Channel bandwidths per operating band</w:t>
      </w:r>
      <w:bookmarkEnd w:id="163"/>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164"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164"/>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165" w:name="_Toc129102151"/>
      <w:r>
        <w:t>5.15.4</w:t>
      </w:r>
      <w:r>
        <w:tab/>
        <w:t xml:space="preserve"> Spurious emission band UE co-existence</w:t>
      </w:r>
      <w:bookmarkEnd w:id="165"/>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166" w:name="_Toc129102152"/>
      <w:r>
        <w:rPr>
          <w:rFonts w:eastAsia="宋体"/>
          <w:lang w:val="x-none"/>
        </w:rPr>
        <w:t>5.15.5</w:t>
      </w:r>
      <w:r w:rsidRPr="00D66EBD">
        <w:rPr>
          <w:rFonts w:eastAsia="宋体"/>
          <w:lang w:val="x-none"/>
        </w:rPr>
        <w:tab/>
        <w:t>REFSENS requirements</w:t>
      </w:r>
      <w:bookmarkEnd w:id="166"/>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167" w:name="_Toc129102153"/>
      <w:r w:rsidRPr="00D66EBD">
        <w:rPr>
          <w:rFonts w:eastAsia="宋体"/>
          <w:lang w:val="x-none"/>
        </w:rPr>
        <w:t>5.15.6</w:t>
      </w:r>
      <w:r w:rsidRPr="00D66EBD">
        <w:rPr>
          <w:rFonts w:eastAsia="宋体"/>
          <w:lang w:val="x-none"/>
        </w:rPr>
        <w:tab/>
        <w:t>∆TIB and ∆RIB values</w:t>
      </w:r>
      <w:bookmarkEnd w:id="167"/>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168" w:name="_Toc129102154"/>
      <w:r w:rsidRPr="00067BBF">
        <w:rPr>
          <w:rFonts w:cs="Arial"/>
          <w:lang w:val="en-US" w:eastAsia="zh-CN"/>
        </w:rPr>
        <w:t>5.16</w:t>
      </w:r>
      <w:r w:rsidRPr="00067BBF">
        <w:rPr>
          <w:rFonts w:cs="Arial"/>
          <w:lang w:val="en-US" w:eastAsia="zh-CN"/>
        </w:rPr>
        <w:tab/>
        <w:t xml:space="preserve"> CA_n78_SUL_n1-n80</w:t>
      </w:r>
      <w:bookmarkEnd w:id="168"/>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169" w:name="_Toc129102155"/>
      <w:r>
        <w:rPr>
          <w:rFonts w:cs="Arial"/>
          <w:szCs w:val="28"/>
        </w:rPr>
        <w:t>5.16.1</w:t>
      </w:r>
      <w:r>
        <w:rPr>
          <w:rFonts w:cs="Arial"/>
          <w:szCs w:val="28"/>
        </w:rPr>
        <w:tab/>
        <w:t>Operating bands</w:t>
      </w:r>
      <w:bookmarkEnd w:id="169"/>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170" w:name="_Toc129102156"/>
      <w:r>
        <w:rPr>
          <w:rFonts w:cs="Arial"/>
          <w:szCs w:val="28"/>
        </w:rPr>
        <w:t>5.16.2</w:t>
      </w:r>
      <w:r>
        <w:rPr>
          <w:rFonts w:cs="Arial"/>
          <w:szCs w:val="28"/>
        </w:rPr>
        <w:tab/>
      </w:r>
      <w:r>
        <w:rPr>
          <w:szCs w:val="28"/>
        </w:rPr>
        <w:t>Channel bandwidths per operating band</w:t>
      </w:r>
      <w:bookmarkEnd w:id="170"/>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171"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171"/>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172" w:name="_Toc129102158"/>
      <w:r>
        <w:t>5.16.4</w:t>
      </w:r>
      <w:r>
        <w:tab/>
        <w:t xml:space="preserve"> Spurious emission band UE co-existence</w:t>
      </w:r>
      <w:bookmarkEnd w:id="172"/>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173" w:name="_Toc129102159"/>
      <w:r w:rsidRPr="00D66EBD">
        <w:t>5.16.5</w:t>
      </w:r>
      <w:r w:rsidRPr="00D66EBD">
        <w:tab/>
        <w:t>REFSENS requirements</w:t>
      </w:r>
      <w:bookmarkEnd w:id="173"/>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174" w:name="_Toc129102160"/>
      <w:r w:rsidRPr="00D66EBD">
        <w:t>5.16.6</w:t>
      </w:r>
      <w:r w:rsidRPr="00D66EBD">
        <w:tab/>
        <w:t>∆TIB and ∆RIB values</w:t>
      </w:r>
      <w:bookmarkEnd w:id="174"/>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175"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39"/>
      <w:bookmarkEnd w:id="175"/>
    </w:p>
    <w:p w14:paraId="2A487BDC" w14:textId="77777777" w:rsidR="00E85FA4" w:rsidRDefault="00E85FA4" w:rsidP="00E85FA4">
      <w:pPr>
        <w:pStyle w:val="31"/>
        <w:rPr>
          <w:rFonts w:cs="Arial"/>
          <w:szCs w:val="28"/>
        </w:rPr>
      </w:pPr>
      <w:bookmarkStart w:id="176" w:name="_Toc3303722"/>
      <w:bookmarkStart w:id="177" w:name="_Toc3364426"/>
      <w:bookmarkStart w:id="178" w:name="_Toc63588647"/>
      <w:bookmarkStart w:id="179" w:name="_Toc70596824"/>
      <w:bookmarkStart w:id="180" w:name="_Toc104375707"/>
      <w:bookmarkStart w:id="181"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6"/>
      <w:bookmarkEnd w:id="177"/>
      <w:bookmarkEnd w:id="178"/>
      <w:bookmarkEnd w:id="179"/>
      <w:bookmarkEnd w:id="180"/>
      <w:bookmarkEnd w:id="181"/>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82" w:name="_Toc3303723"/>
      <w:bookmarkStart w:id="183" w:name="_Toc3364427"/>
      <w:bookmarkStart w:id="184" w:name="_Toc63588648"/>
      <w:bookmarkStart w:id="185" w:name="_Toc70596825"/>
      <w:bookmarkStart w:id="186" w:name="_Toc104375708"/>
      <w:bookmarkStart w:id="187"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2"/>
      <w:bookmarkEnd w:id="183"/>
      <w:bookmarkEnd w:id="184"/>
      <w:bookmarkEnd w:id="185"/>
      <w:bookmarkEnd w:id="186"/>
      <w:bookmarkEnd w:id="187"/>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88" w:name="_Toc3303724"/>
      <w:bookmarkStart w:id="189" w:name="_Toc3364428"/>
      <w:bookmarkStart w:id="190" w:name="_Toc63588649"/>
      <w:bookmarkStart w:id="191" w:name="_Toc70596826"/>
      <w:bookmarkStart w:id="192" w:name="_Toc104375709"/>
      <w:bookmarkStart w:id="193"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8"/>
      <w:bookmarkEnd w:id="189"/>
      <w:bookmarkEnd w:id="190"/>
      <w:bookmarkEnd w:id="191"/>
      <w:bookmarkEnd w:id="192"/>
      <w:bookmarkEnd w:id="193"/>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194" w:name="_Toc3303725"/>
      <w:bookmarkStart w:id="195" w:name="_Toc3364429"/>
      <w:bookmarkStart w:id="196" w:name="_Toc63588650"/>
      <w:bookmarkStart w:id="197" w:name="_Toc70596827"/>
      <w:bookmarkStart w:id="198" w:name="_Toc104375710"/>
      <w:bookmarkStart w:id="199"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4"/>
      <w:bookmarkEnd w:id="195"/>
      <w:bookmarkEnd w:id="196"/>
      <w:bookmarkEnd w:id="197"/>
      <w:bookmarkEnd w:id="198"/>
      <w:bookmarkEnd w:id="199"/>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200" w:name="_Toc3303726"/>
      <w:bookmarkStart w:id="201" w:name="_Toc3364430"/>
      <w:bookmarkStart w:id="202" w:name="_Toc63588651"/>
      <w:bookmarkStart w:id="203" w:name="_Toc70596828"/>
      <w:bookmarkStart w:id="204" w:name="_Toc104375711"/>
      <w:bookmarkStart w:id="205" w:name="_Toc129102166"/>
      <w:r>
        <w:t>5.Y.</w:t>
      </w:r>
      <w:r>
        <w:rPr>
          <w:rFonts w:hint="eastAsia"/>
          <w:lang w:eastAsia="zh-CN"/>
        </w:rPr>
        <w:t>5</w:t>
      </w:r>
      <w:r w:rsidRPr="00F00C5E">
        <w:rPr>
          <w:rFonts w:ascii="Courier New" w:hAnsi="Courier New"/>
          <w:sz w:val="22"/>
          <w:szCs w:val="22"/>
          <w:lang w:eastAsia="sv-SE"/>
        </w:rPr>
        <w:tab/>
      </w:r>
      <w:bookmarkEnd w:id="200"/>
      <w:bookmarkEnd w:id="201"/>
      <w:r w:rsidRPr="00284A36">
        <w:rPr>
          <w:rFonts w:eastAsia="MS Mincho"/>
          <w:lang w:eastAsia="ja-JP"/>
        </w:rPr>
        <w:t>REFSENS requirements</w:t>
      </w:r>
      <w:bookmarkEnd w:id="202"/>
      <w:bookmarkEnd w:id="203"/>
      <w:bookmarkEnd w:id="204"/>
      <w:bookmarkEnd w:id="205"/>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06" w:name="_Toc3303727"/>
      <w:bookmarkStart w:id="207" w:name="_Toc3364431"/>
      <w:bookmarkStart w:id="208" w:name="_Toc63588652"/>
      <w:bookmarkStart w:id="209" w:name="_Toc70596829"/>
      <w:bookmarkStart w:id="210" w:name="_Toc104375712"/>
      <w:bookmarkStart w:id="211"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6"/>
      <w:bookmarkEnd w:id="207"/>
      <w:bookmarkEnd w:id="208"/>
      <w:bookmarkEnd w:id="209"/>
      <w:bookmarkEnd w:id="210"/>
      <w:bookmarkEnd w:id="211"/>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212" w:name="_Toc63588653"/>
      <w:bookmarkStart w:id="213" w:name="_Toc70596830"/>
      <w:bookmarkStart w:id="214" w:name="_Toc104375713"/>
      <w:bookmarkStart w:id="215" w:name="_Toc129102168"/>
      <w:r>
        <w:t>5.Y</w:t>
      </w:r>
      <w:r w:rsidRPr="00F51697">
        <w:t>.</w:t>
      </w:r>
      <w:r>
        <w:rPr>
          <w:lang w:eastAsia="zh-CN"/>
        </w:rPr>
        <w:t>7</w:t>
      </w:r>
      <w:r w:rsidRPr="00F51697">
        <w:rPr>
          <w:lang w:eastAsia="sv-SE"/>
        </w:rPr>
        <w:tab/>
      </w:r>
      <w:r>
        <w:t>O</w:t>
      </w:r>
      <w:r w:rsidRPr="006A3DA2">
        <w:t>ut-of-band blocking exception</w:t>
      </w:r>
      <w:bookmarkEnd w:id="212"/>
      <w:bookmarkEnd w:id="213"/>
      <w:bookmarkEnd w:id="214"/>
      <w:bookmarkEnd w:id="215"/>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216" w:name="_Toc63588654"/>
      <w:bookmarkStart w:id="217" w:name="_Toc70596831"/>
      <w:bookmarkStart w:id="218" w:name="_Toc104375714"/>
      <w:bookmarkStart w:id="219"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6"/>
      <w:bookmarkEnd w:id="217"/>
      <w:bookmarkEnd w:id="218"/>
      <w:bookmarkEnd w:id="219"/>
    </w:p>
    <w:p w14:paraId="2DB757CF" w14:textId="77777777" w:rsidR="00F877F0" w:rsidRPr="006E67B0" w:rsidRDefault="00F877F0" w:rsidP="00F877F0">
      <w:pPr>
        <w:pStyle w:val="21"/>
        <w:rPr>
          <w:rFonts w:cs="Arial"/>
          <w:lang w:eastAsia="zh-CN"/>
        </w:rPr>
      </w:pPr>
      <w:bookmarkStart w:id="220" w:name="_Toc63588655"/>
      <w:bookmarkStart w:id="221" w:name="_Toc70596832"/>
      <w:bookmarkStart w:id="222" w:name="_Toc104375715"/>
      <w:bookmarkStart w:id="223"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220"/>
      <w:bookmarkEnd w:id="221"/>
      <w:bookmarkEnd w:id="222"/>
      <w:bookmarkEnd w:id="223"/>
    </w:p>
    <w:p w14:paraId="6DB0691A" w14:textId="77777777" w:rsidR="00F877F0" w:rsidRPr="00565EAD" w:rsidRDefault="00F877F0" w:rsidP="00F877F0">
      <w:pPr>
        <w:pStyle w:val="31"/>
        <w:rPr>
          <w:rFonts w:cs="Arial"/>
          <w:szCs w:val="28"/>
          <w:lang w:eastAsia="zh-CN"/>
        </w:rPr>
      </w:pPr>
      <w:bookmarkStart w:id="224" w:name="_Toc431474606"/>
      <w:bookmarkStart w:id="225" w:name="_Toc443593770"/>
      <w:bookmarkStart w:id="226" w:name="_Toc3303758"/>
      <w:bookmarkStart w:id="227" w:name="_Toc3364462"/>
      <w:bookmarkStart w:id="228" w:name="_Toc63588656"/>
      <w:bookmarkStart w:id="229" w:name="_Toc70596833"/>
      <w:bookmarkStart w:id="230" w:name="_Toc104375716"/>
      <w:bookmarkStart w:id="231"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4"/>
      <w:bookmarkEnd w:id="225"/>
      <w:bookmarkEnd w:id="226"/>
      <w:bookmarkEnd w:id="227"/>
      <w:bookmarkEnd w:id="228"/>
      <w:bookmarkEnd w:id="229"/>
      <w:bookmarkEnd w:id="230"/>
      <w:bookmarkEnd w:id="231"/>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32" w:name="_Toc431474608"/>
      <w:bookmarkStart w:id="233" w:name="_Toc443593771"/>
      <w:bookmarkStart w:id="234" w:name="_Toc3303759"/>
      <w:bookmarkStart w:id="235" w:name="_Toc3364463"/>
      <w:bookmarkStart w:id="236" w:name="_Toc63588657"/>
      <w:bookmarkStart w:id="237" w:name="_Toc70596834"/>
      <w:bookmarkStart w:id="238" w:name="_Toc104375717"/>
      <w:bookmarkStart w:id="239"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2"/>
      <w:r w:rsidRPr="003347DE">
        <w:rPr>
          <w:rFonts w:cs="Arial"/>
          <w:szCs w:val="28"/>
          <w:lang w:eastAsia="zh-CN"/>
        </w:rPr>
        <w:t>C</w:t>
      </w:r>
      <w:bookmarkEnd w:id="233"/>
      <w:r>
        <w:rPr>
          <w:rFonts w:cs="Arial"/>
          <w:szCs w:val="28"/>
          <w:lang w:eastAsia="zh-CN"/>
        </w:rPr>
        <w:t>onfiguration</w:t>
      </w:r>
      <w:bookmarkEnd w:id="234"/>
      <w:bookmarkEnd w:id="235"/>
      <w:bookmarkEnd w:id="236"/>
      <w:bookmarkEnd w:id="237"/>
      <w:bookmarkEnd w:id="238"/>
      <w:bookmarkEnd w:id="239"/>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40" w:name="_Toc3303760"/>
      <w:bookmarkStart w:id="241" w:name="_Toc3364464"/>
      <w:bookmarkStart w:id="242" w:name="_Toc63588658"/>
      <w:bookmarkStart w:id="243" w:name="_Toc70596835"/>
      <w:bookmarkStart w:id="244" w:name="_Toc104375718"/>
      <w:bookmarkStart w:id="245"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40"/>
      <w:bookmarkEnd w:id="241"/>
      <w:bookmarkEnd w:id="242"/>
      <w:bookmarkEnd w:id="243"/>
      <w:bookmarkEnd w:id="244"/>
      <w:bookmarkEnd w:id="245"/>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46" w:name="_Toc3303761"/>
      <w:bookmarkStart w:id="247" w:name="_Toc3364465"/>
      <w:bookmarkStart w:id="248" w:name="_Toc63588659"/>
      <w:bookmarkStart w:id="249" w:name="_Toc70596836"/>
      <w:bookmarkStart w:id="250" w:name="_Toc104375719"/>
      <w:bookmarkStart w:id="251"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6"/>
      <w:bookmarkEnd w:id="247"/>
      <w:bookmarkEnd w:id="248"/>
      <w:bookmarkEnd w:id="249"/>
      <w:bookmarkEnd w:id="250"/>
      <w:bookmarkEnd w:id="251"/>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52" w:name="_Toc3303762"/>
      <w:bookmarkStart w:id="253" w:name="_Toc3364466"/>
      <w:bookmarkStart w:id="254" w:name="_Toc63588660"/>
      <w:bookmarkStart w:id="255" w:name="_Toc70596837"/>
      <w:bookmarkStart w:id="256" w:name="_Toc104375720"/>
      <w:bookmarkStart w:id="257" w:name="_Toc129102175"/>
      <w:r>
        <w:t>6.Y.</w:t>
      </w:r>
      <w:r>
        <w:rPr>
          <w:lang w:eastAsia="zh-CN"/>
        </w:rPr>
        <w:t>5</w:t>
      </w:r>
      <w:r w:rsidRPr="00F00C5E">
        <w:rPr>
          <w:rFonts w:ascii="Courier New" w:hAnsi="Courier New"/>
          <w:sz w:val="22"/>
          <w:szCs w:val="22"/>
          <w:lang w:eastAsia="sv-SE"/>
        </w:rPr>
        <w:tab/>
      </w:r>
      <w:bookmarkEnd w:id="252"/>
      <w:bookmarkEnd w:id="253"/>
      <w:r w:rsidRPr="00284A36">
        <w:rPr>
          <w:rFonts w:eastAsia="MS Mincho"/>
          <w:lang w:eastAsia="ja-JP"/>
        </w:rPr>
        <w:t>REFSENS requirements</w:t>
      </w:r>
      <w:bookmarkEnd w:id="254"/>
      <w:bookmarkEnd w:id="255"/>
      <w:bookmarkEnd w:id="256"/>
      <w:bookmarkEnd w:id="257"/>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58" w:name="_Toc3303763"/>
      <w:bookmarkStart w:id="259" w:name="_Toc3364467"/>
      <w:bookmarkStart w:id="260" w:name="_Toc63588661"/>
      <w:bookmarkStart w:id="261" w:name="_Toc70596838"/>
      <w:bookmarkStart w:id="262" w:name="_Toc104375721"/>
      <w:bookmarkStart w:id="263" w:name="_Toc129102176"/>
      <w:r>
        <w:t>6.Y</w:t>
      </w:r>
      <w:r w:rsidRPr="006E67B0">
        <w:t>.</w:t>
      </w:r>
      <w:r>
        <w:t>6</w:t>
      </w:r>
      <w:r w:rsidRPr="006E67B0">
        <w:tab/>
        <w:t>∆TIB and ∆RIB values</w:t>
      </w:r>
      <w:bookmarkEnd w:id="258"/>
      <w:bookmarkEnd w:id="259"/>
      <w:bookmarkEnd w:id="260"/>
      <w:bookmarkEnd w:id="261"/>
      <w:bookmarkEnd w:id="262"/>
      <w:bookmarkEnd w:id="263"/>
    </w:p>
    <w:p w14:paraId="3FE7F7B5" w14:textId="77777777" w:rsidR="00F877F0" w:rsidRDefault="00F877F0" w:rsidP="00F877F0">
      <w:pPr>
        <w:pStyle w:val="1"/>
      </w:pPr>
      <w:bookmarkStart w:id="264" w:name="_Toc520130120"/>
      <w:bookmarkStart w:id="265" w:name="_Toc63588662"/>
      <w:bookmarkStart w:id="266" w:name="_Toc70596839"/>
      <w:bookmarkStart w:id="267" w:name="_Toc104375722"/>
      <w:bookmarkStart w:id="268" w:name="_Toc129102177"/>
      <w:r>
        <w:rPr>
          <w:lang w:eastAsia="zh-CN"/>
        </w:rPr>
        <w:t>7</w:t>
      </w:r>
      <w:r>
        <w:tab/>
        <w:t>NSA NR SUL with UL sharing from ULSUP</w:t>
      </w:r>
      <w:r>
        <w:rPr>
          <w:lang w:eastAsia="zh-CN"/>
        </w:rPr>
        <w:t xml:space="preserve"> band combination</w:t>
      </w:r>
      <w:r>
        <w:t>: Specific Band Combination Part</w:t>
      </w:r>
      <w:bookmarkEnd w:id="264"/>
      <w:bookmarkEnd w:id="265"/>
      <w:bookmarkEnd w:id="266"/>
      <w:bookmarkEnd w:id="267"/>
      <w:bookmarkEnd w:id="268"/>
    </w:p>
    <w:p w14:paraId="4116AB4D" w14:textId="11F0B296" w:rsidR="00F877F0" w:rsidRPr="00A01BF1" w:rsidRDefault="00F877F0" w:rsidP="00F877F0">
      <w:pPr>
        <w:pStyle w:val="21"/>
        <w:spacing w:after="240"/>
        <w:ind w:left="0" w:firstLine="0"/>
        <w:rPr>
          <w:rFonts w:cs="Arial"/>
          <w:lang w:eastAsia="zh-CN"/>
        </w:rPr>
      </w:pPr>
      <w:bookmarkStart w:id="269" w:name="_Toc3303765"/>
      <w:bookmarkStart w:id="270" w:name="_Toc3364469"/>
      <w:bookmarkStart w:id="271" w:name="_Toc63588663"/>
      <w:bookmarkStart w:id="272" w:name="_Toc70596840"/>
      <w:bookmarkStart w:id="273" w:name="_Toc104375723"/>
      <w:bookmarkStart w:id="274"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9"/>
      <w:bookmarkEnd w:id="270"/>
      <w:bookmarkEnd w:id="271"/>
      <w:bookmarkEnd w:id="272"/>
      <w:bookmarkEnd w:id="273"/>
      <w:r w:rsidR="00CF20DB">
        <w:rPr>
          <w:rFonts w:cs="Arial"/>
          <w:lang w:eastAsia="ja-JP"/>
        </w:rPr>
        <w:t>nZ</w:t>
      </w:r>
      <w:bookmarkEnd w:id="274"/>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75" w:name="_Toc3303767"/>
      <w:bookmarkStart w:id="276" w:name="_Toc3364471"/>
      <w:bookmarkStart w:id="277" w:name="_Toc63588665"/>
      <w:bookmarkStart w:id="278" w:name="_Toc70596842"/>
      <w:bookmarkStart w:id="279" w:name="_Toc104375725"/>
      <w:bookmarkStart w:id="280"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5"/>
      <w:bookmarkEnd w:id="276"/>
      <w:bookmarkEnd w:id="277"/>
      <w:bookmarkEnd w:id="278"/>
      <w:bookmarkEnd w:id="279"/>
      <w:bookmarkEnd w:id="280"/>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81" w:name="_Toc3303768"/>
      <w:bookmarkStart w:id="282" w:name="_Toc3364472"/>
      <w:bookmarkStart w:id="283" w:name="_Toc63588666"/>
      <w:bookmarkStart w:id="284" w:name="_Toc70596843"/>
      <w:bookmarkStart w:id="285" w:name="_Toc104375726"/>
      <w:bookmarkStart w:id="286"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1"/>
      <w:bookmarkEnd w:id="282"/>
      <w:bookmarkEnd w:id="283"/>
      <w:bookmarkEnd w:id="284"/>
      <w:bookmarkEnd w:id="285"/>
      <w:bookmarkEnd w:id="286"/>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87" w:name="_Toc3303769"/>
      <w:bookmarkStart w:id="288" w:name="_Toc3364473"/>
      <w:bookmarkStart w:id="289" w:name="_Toc63588667"/>
      <w:bookmarkStart w:id="290" w:name="_Toc70596844"/>
      <w:bookmarkStart w:id="291" w:name="_Toc104375727"/>
      <w:bookmarkStart w:id="292"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7"/>
      <w:bookmarkEnd w:id="288"/>
      <w:bookmarkEnd w:id="289"/>
      <w:bookmarkEnd w:id="290"/>
      <w:bookmarkEnd w:id="291"/>
      <w:bookmarkEnd w:id="292"/>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93" w:name="_Toc3303770"/>
      <w:bookmarkStart w:id="294" w:name="_Toc3364474"/>
      <w:bookmarkStart w:id="295" w:name="_Toc63588668"/>
      <w:bookmarkStart w:id="296" w:name="_Toc70596845"/>
      <w:bookmarkStart w:id="297" w:name="_Toc104375728"/>
      <w:bookmarkStart w:id="298" w:name="_Toc129102182"/>
      <w:r>
        <w:t>7.Y.</w:t>
      </w:r>
      <w:r>
        <w:rPr>
          <w:lang w:eastAsia="zh-CN"/>
        </w:rPr>
        <w:t>4</w:t>
      </w:r>
      <w:r w:rsidRPr="00F00C5E">
        <w:rPr>
          <w:rFonts w:ascii="Courier New" w:hAnsi="Courier New"/>
          <w:sz w:val="22"/>
          <w:szCs w:val="22"/>
          <w:lang w:eastAsia="sv-SE"/>
        </w:rPr>
        <w:tab/>
      </w:r>
      <w:r w:rsidRPr="00233304">
        <w:rPr>
          <w:rFonts w:hint="eastAsia"/>
        </w:rPr>
        <w:t>MSD</w:t>
      </w:r>
      <w:bookmarkEnd w:id="293"/>
      <w:bookmarkEnd w:id="294"/>
      <w:bookmarkEnd w:id="295"/>
      <w:bookmarkEnd w:id="296"/>
      <w:bookmarkEnd w:id="297"/>
      <w:bookmarkEnd w:id="298"/>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99" w:name="_Toc3303771"/>
      <w:bookmarkStart w:id="300" w:name="_Toc3364475"/>
      <w:bookmarkStart w:id="301" w:name="_Toc63588669"/>
      <w:bookmarkStart w:id="302" w:name="_Toc70596846"/>
      <w:bookmarkStart w:id="303" w:name="_Toc104375729"/>
      <w:bookmarkStart w:id="304"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9"/>
      <w:bookmarkEnd w:id="300"/>
      <w:bookmarkEnd w:id="301"/>
      <w:bookmarkEnd w:id="302"/>
      <w:bookmarkEnd w:id="303"/>
      <w:bookmarkEnd w:id="304"/>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05" w:name="_Toc129102184"/>
      <w:r w:rsidRPr="004D3578">
        <w:t>Annex &lt;</w:t>
      </w:r>
      <w:r w:rsidR="00E85FA4">
        <w:t>A</w:t>
      </w:r>
      <w:r w:rsidRPr="004D3578">
        <w:t>&gt; (informative):</w:t>
      </w:r>
      <w:r w:rsidRPr="004D3578">
        <w:br/>
        <w:t>Change history</w:t>
      </w:r>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6" w:name="historyclause"/>
            <w:bookmarkEnd w:id="306"/>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28282" w14:textId="77777777" w:rsidR="00A86980" w:rsidRDefault="00A86980">
      <w:r>
        <w:separator/>
      </w:r>
    </w:p>
  </w:endnote>
  <w:endnote w:type="continuationSeparator" w:id="0">
    <w:p w14:paraId="4E4E4C98" w14:textId="77777777" w:rsidR="00A86980" w:rsidRDefault="00A8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14C40" w:rsidRDefault="00F14C4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60346" w14:textId="77777777" w:rsidR="00A86980" w:rsidRDefault="00A86980">
      <w:r>
        <w:separator/>
      </w:r>
    </w:p>
  </w:footnote>
  <w:footnote w:type="continuationSeparator" w:id="0">
    <w:p w14:paraId="1C5BCCC8" w14:textId="77777777" w:rsidR="00A86980" w:rsidRDefault="00A86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320280D8"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3D4">
      <w:rPr>
        <w:rFonts w:ascii="Arial" w:hAnsi="Arial" w:cs="Arial"/>
        <w:b/>
        <w:noProof/>
        <w:sz w:val="18"/>
        <w:szCs w:val="18"/>
      </w:rPr>
      <w:t>Release 18</w:t>
    </w:r>
    <w:r>
      <w:rPr>
        <w:rFonts w:ascii="Arial" w:hAnsi="Arial" w:cs="Arial"/>
        <w:b/>
        <w:sz w:val="18"/>
        <w:szCs w:val="18"/>
      </w:rPr>
      <w:fldChar w:fldCharType="end"/>
    </w:r>
  </w:p>
  <w:p w14:paraId="54928961" w14:textId="4C74EA12"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3D4">
      <w:rPr>
        <w:rFonts w:ascii="Arial" w:hAnsi="Arial" w:cs="Arial"/>
        <w:b/>
        <w:noProof/>
        <w:sz w:val="18"/>
        <w:szCs w:val="18"/>
      </w:rPr>
      <w:t>3GPP TR 37.718-00-00 V0.7.0 (2023-17)</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DEBB85B"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820">
      <w:rPr>
        <w:rFonts w:ascii="Arial" w:hAnsi="Arial" w:cs="Arial"/>
        <w:b/>
        <w:noProof/>
        <w:sz w:val="18"/>
        <w:szCs w:val="18"/>
      </w:rPr>
      <w:t>3GPP TR 37.718-00-00 V0.57.0 (2023-0517)</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3F75297A"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820">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1F7CEE"/>
    <w:rsid w:val="00204F49"/>
    <w:rsid w:val="00222AC9"/>
    <w:rsid w:val="002347A2"/>
    <w:rsid w:val="00245CE7"/>
    <w:rsid w:val="0025794C"/>
    <w:rsid w:val="002675F0"/>
    <w:rsid w:val="002760EE"/>
    <w:rsid w:val="00281E73"/>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15168"/>
    <w:rsid w:val="00422D98"/>
    <w:rsid w:val="00423334"/>
    <w:rsid w:val="004329BD"/>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87820"/>
    <w:rsid w:val="006912E9"/>
    <w:rsid w:val="006A323F"/>
    <w:rsid w:val="006A593D"/>
    <w:rsid w:val="006B30D0"/>
    <w:rsid w:val="006C0D08"/>
    <w:rsid w:val="006C3D95"/>
    <w:rsid w:val="006E5C86"/>
    <w:rsid w:val="006F13D4"/>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167A2"/>
    <w:rsid w:val="00830747"/>
    <w:rsid w:val="00830904"/>
    <w:rsid w:val="008320D0"/>
    <w:rsid w:val="00860B89"/>
    <w:rsid w:val="00862589"/>
    <w:rsid w:val="008768CA"/>
    <w:rsid w:val="008C384C"/>
    <w:rsid w:val="008C7B64"/>
    <w:rsid w:val="008D46E9"/>
    <w:rsid w:val="008E2D68"/>
    <w:rsid w:val="008E661F"/>
    <w:rsid w:val="008E6756"/>
    <w:rsid w:val="0090271F"/>
    <w:rsid w:val="00902E23"/>
    <w:rsid w:val="009114D7"/>
    <w:rsid w:val="0091348E"/>
    <w:rsid w:val="00917CCB"/>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86980"/>
    <w:rsid w:val="00A92BA1"/>
    <w:rsid w:val="00A95A32"/>
    <w:rsid w:val="00AB4A5D"/>
    <w:rsid w:val="00AC5B2C"/>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5615"/>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6F18A-6DF9-4292-A847-977D66AF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15</Pages>
  <Words>11948</Words>
  <Characters>68104</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77</cp:revision>
  <cp:lastPrinted>2019-02-25T14:05:00Z</cp:lastPrinted>
  <dcterms:created xsi:type="dcterms:W3CDTF">2022-04-01T11:01:00Z</dcterms:created>
  <dcterms:modified xsi:type="dcterms:W3CDTF">2023-11-21T07:42:00Z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